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BAXTERE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Cringleford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Wyngefeld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B48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21-48)</w:t>
      </w: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77DA1" w:rsidRDefault="00577DA1" w:rsidP="00577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2015</w:t>
      </w:r>
      <w:bookmarkStart w:id="0" w:name="_GoBack"/>
      <w:bookmarkEnd w:id="0"/>
    </w:p>
    <w:sectPr w:rsidR="00DD5B8A" w:rsidRPr="00577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DA1" w:rsidRDefault="00577DA1" w:rsidP="00564E3C">
      <w:pPr>
        <w:spacing w:after="0" w:line="240" w:lineRule="auto"/>
      </w:pPr>
      <w:r>
        <w:separator/>
      </w:r>
    </w:p>
  </w:endnote>
  <w:endnote w:type="continuationSeparator" w:id="0">
    <w:p w:rsidR="00577DA1" w:rsidRDefault="00577D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77DA1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DA1" w:rsidRDefault="00577DA1" w:rsidP="00564E3C">
      <w:pPr>
        <w:spacing w:after="0" w:line="240" w:lineRule="auto"/>
      </w:pPr>
      <w:r>
        <w:separator/>
      </w:r>
    </w:p>
  </w:footnote>
  <w:footnote w:type="continuationSeparator" w:id="0">
    <w:p w:rsidR="00577DA1" w:rsidRDefault="00577D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A1"/>
    <w:rsid w:val="00372DC6"/>
    <w:rsid w:val="00564E3C"/>
    <w:rsid w:val="00577DA1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57FDF"/>
  <w15:chartTrackingRefBased/>
  <w15:docId w15:val="{097B90B8-BA72-42F6-BFB9-2859B29F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77D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2015-10-15T19:43:00Z</dcterms:created>
  <dcterms:modified xsi:type="dcterms:W3CDTF">2015-10-15T19:49:00Z</dcterms:modified>
</cp:coreProperties>
</file>